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5A7EA" w14:textId="77777777" w:rsidR="005D4FFF" w:rsidRPr="00880216" w:rsidRDefault="005D4FFF" w:rsidP="005D4FFF">
      <w:pPr>
        <w:rPr>
          <w:rFonts w:ascii="Cambria" w:hAnsi="Cambria"/>
        </w:rPr>
      </w:pPr>
    </w:p>
    <w:p w14:paraId="646C406A" w14:textId="77777777" w:rsidR="00C86FF2" w:rsidRDefault="00C86FF2" w:rsidP="005D4FFF">
      <w:pPr>
        <w:spacing w:before="120"/>
        <w:rPr>
          <w:rFonts w:ascii="Cambria" w:hAnsi="Cambria"/>
        </w:rPr>
      </w:pPr>
    </w:p>
    <w:p w14:paraId="3EB61CBA" w14:textId="77777777" w:rsidR="00C86FF2" w:rsidRDefault="00C86FF2" w:rsidP="005D4FFF">
      <w:pPr>
        <w:spacing w:before="120"/>
        <w:rPr>
          <w:rFonts w:ascii="Cambria" w:hAnsi="Cambria"/>
        </w:rPr>
      </w:pPr>
    </w:p>
    <w:p w14:paraId="4DB5CE5A" w14:textId="53B040A5" w:rsidR="005D4FFF" w:rsidRPr="00880216" w:rsidRDefault="005B07F0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80216">
        <w:rPr>
          <w:rFonts w:ascii="Cambria" w:hAnsi="Cambria"/>
          <w:color w:val="434E7E"/>
          <w:spacing w:val="-1"/>
          <w:sz w:val="40"/>
          <w:szCs w:val="40"/>
        </w:rPr>
        <w:t>B</w:t>
      </w:r>
      <w:r w:rsidR="002152B2" w:rsidRPr="00880216">
        <w:rPr>
          <w:rFonts w:ascii="Cambria" w:hAnsi="Cambria"/>
          <w:color w:val="434E7E"/>
          <w:spacing w:val="-1"/>
          <w:sz w:val="40"/>
          <w:szCs w:val="40"/>
        </w:rPr>
        <w:t>.</w:t>
      </w:r>
      <w:r w:rsidRPr="00880216">
        <w:rPr>
          <w:rFonts w:ascii="Cambria" w:hAnsi="Cambria"/>
          <w:color w:val="434E7E"/>
          <w:spacing w:val="-1"/>
          <w:sz w:val="40"/>
          <w:szCs w:val="40"/>
        </w:rPr>
        <w:t>8</w:t>
      </w:r>
      <w:r w:rsidR="005D4FFF" w:rsidRPr="00880216">
        <w:rPr>
          <w:rFonts w:ascii="Cambria" w:hAnsi="Cambria"/>
          <w:color w:val="434E7E"/>
          <w:spacing w:val="-1"/>
          <w:sz w:val="40"/>
          <w:szCs w:val="40"/>
        </w:rPr>
        <w:tab/>
      </w:r>
      <w:r w:rsidRPr="00880216">
        <w:rPr>
          <w:rFonts w:ascii="Cambria" w:hAnsi="Cambria"/>
          <w:color w:val="434E7E"/>
          <w:spacing w:val="-1"/>
          <w:sz w:val="40"/>
          <w:szCs w:val="40"/>
        </w:rPr>
        <w:t>Assess the property’s</w:t>
      </w:r>
      <w:r w:rsidR="002152B2" w:rsidRPr="00880216">
        <w:rPr>
          <w:rFonts w:ascii="Cambria" w:hAnsi="Cambria"/>
          <w:color w:val="434E7E"/>
          <w:spacing w:val="-1"/>
          <w:sz w:val="40"/>
          <w:szCs w:val="40"/>
        </w:rPr>
        <w:t xml:space="preserve"> health and </w:t>
      </w:r>
      <w:r w:rsidR="00DE794F">
        <w:rPr>
          <w:rFonts w:ascii="Cambria" w:hAnsi="Cambria"/>
          <w:color w:val="434E7E"/>
          <w:spacing w:val="-1"/>
          <w:sz w:val="40"/>
          <w:szCs w:val="40"/>
        </w:rPr>
        <w:t xml:space="preserve">safety </w:t>
      </w:r>
      <w:proofErr w:type="gramStart"/>
      <w:r w:rsidR="00DE794F">
        <w:rPr>
          <w:rFonts w:ascii="Cambria" w:hAnsi="Cambria"/>
          <w:color w:val="434E7E"/>
          <w:spacing w:val="-1"/>
          <w:sz w:val="40"/>
          <w:szCs w:val="40"/>
        </w:rPr>
        <w:t>status</w:t>
      </w:r>
      <w:proofErr w:type="gramEnd"/>
    </w:p>
    <w:p w14:paraId="60629013" w14:textId="6253ECA2" w:rsidR="008E6CA1" w:rsidRDefault="00880216" w:rsidP="00BA0C52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880216">
        <w:rPr>
          <w:rFonts w:ascii="Cambria" w:hAnsi="Cambria"/>
          <w:iCs/>
          <w:color w:val="B31983"/>
        </w:rPr>
        <w:t>Regular assessments of the</w:t>
      </w:r>
      <w:r w:rsidR="002152B2" w:rsidRPr="00880216">
        <w:rPr>
          <w:rFonts w:ascii="Cambria" w:hAnsi="Cambria"/>
          <w:iCs/>
          <w:color w:val="B31983"/>
        </w:rPr>
        <w:t xml:space="preserve"> health and </w:t>
      </w:r>
      <w:r w:rsidR="0019643F">
        <w:rPr>
          <w:rFonts w:ascii="Cambria" w:hAnsi="Cambria"/>
          <w:iCs/>
          <w:color w:val="B31983"/>
        </w:rPr>
        <w:t>safety</w:t>
      </w:r>
      <w:r w:rsidR="002152B2" w:rsidRPr="00880216">
        <w:rPr>
          <w:rFonts w:ascii="Cambria" w:hAnsi="Cambria"/>
          <w:iCs/>
          <w:color w:val="B31983"/>
        </w:rPr>
        <w:t xml:space="preserve"> </w:t>
      </w:r>
      <w:r w:rsidR="0019643F">
        <w:rPr>
          <w:rFonts w:ascii="Cambria" w:hAnsi="Cambria"/>
          <w:iCs/>
          <w:color w:val="B31983"/>
        </w:rPr>
        <w:t>status</w:t>
      </w:r>
      <w:r w:rsidRPr="00880216">
        <w:rPr>
          <w:rFonts w:ascii="Cambria" w:hAnsi="Cambria"/>
          <w:iCs/>
          <w:color w:val="B31983"/>
        </w:rPr>
        <w:t xml:space="preserve"> of the</w:t>
      </w:r>
      <w:r w:rsidR="002152B2" w:rsidRPr="00880216">
        <w:rPr>
          <w:rFonts w:ascii="Cambria" w:hAnsi="Cambria"/>
          <w:iCs/>
          <w:color w:val="B31983"/>
        </w:rPr>
        <w:t xml:space="preserve"> property </w:t>
      </w:r>
      <w:r w:rsidRPr="00880216">
        <w:rPr>
          <w:rFonts w:ascii="Cambria" w:hAnsi="Cambria"/>
          <w:iCs/>
          <w:color w:val="B31983"/>
        </w:rPr>
        <w:t>can minimize negative results from normal operations</w:t>
      </w:r>
      <w:r w:rsidR="002152B2" w:rsidRPr="00880216">
        <w:rPr>
          <w:rFonts w:ascii="Cambria" w:hAnsi="Cambria"/>
          <w:iCs/>
          <w:color w:val="B31983"/>
        </w:rPr>
        <w:t>.</w:t>
      </w:r>
    </w:p>
    <w:p w14:paraId="20D4E3EB" w14:textId="4BF9B857" w:rsidR="008E6CA1" w:rsidRPr="00BA427B" w:rsidRDefault="008E6CA1" w:rsidP="00BA427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A427B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4C148C63" w14:textId="4578C669" w:rsidR="00AA1BA9" w:rsidRPr="00880216" w:rsidRDefault="000526C1" w:rsidP="00BA427B">
      <w:pPr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Complete the fields of the</w:t>
      </w:r>
      <w:r w:rsidR="002152B2" w:rsidRPr="00880216">
        <w:rPr>
          <w:rFonts w:ascii="Cambria" w:hAnsi="Cambria"/>
          <w:iCs/>
          <w:color w:val="B31983"/>
        </w:rPr>
        <w:t xml:space="preserve"> checklist </w:t>
      </w:r>
      <w:r>
        <w:rPr>
          <w:rFonts w:ascii="Cambria" w:hAnsi="Cambria"/>
          <w:iCs/>
          <w:color w:val="B31983"/>
        </w:rPr>
        <w:t xml:space="preserve">applicable to the property </w:t>
      </w:r>
      <w:r w:rsidR="002152B2" w:rsidRPr="00880216">
        <w:rPr>
          <w:rFonts w:ascii="Cambria" w:hAnsi="Cambria"/>
          <w:iCs/>
          <w:color w:val="B31983"/>
        </w:rPr>
        <w:t xml:space="preserve">to perform a health and </w:t>
      </w:r>
      <w:r w:rsidR="0019643F">
        <w:rPr>
          <w:rFonts w:ascii="Cambria" w:hAnsi="Cambria"/>
          <w:iCs/>
          <w:color w:val="B31983"/>
        </w:rPr>
        <w:t>safety</w:t>
      </w:r>
      <w:r w:rsidR="002152B2" w:rsidRPr="00880216">
        <w:rPr>
          <w:rFonts w:ascii="Cambria" w:hAnsi="Cambria"/>
          <w:iCs/>
          <w:color w:val="B31983"/>
        </w:rPr>
        <w:t xml:space="preserve"> check</w:t>
      </w:r>
      <w:r>
        <w:rPr>
          <w:rFonts w:ascii="Cambria" w:hAnsi="Cambria"/>
          <w:iCs/>
          <w:color w:val="B31983"/>
        </w:rPr>
        <w:t xml:space="preserve">; </w:t>
      </w:r>
      <w:r w:rsidR="002152B2" w:rsidRPr="00880216">
        <w:rPr>
          <w:rFonts w:ascii="Cambria" w:hAnsi="Cambria"/>
          <w:iCs/>
          <w:color w:val="B31983"/>
        </w:rPr>
        <w:t>perform these checks on a regular basis</w:t>
      </w:r>
      <w:r w:rsidR="00AA1BA9" w:rsidRPr="00880216">
        <w:rPr>
          <w:rFonts w:ascii="Cambria" w:hAnsi="Cambria"/>
          <w:iCs/>
          <w:color w:val="B31983"/>
        </w:rPr>
        <w:t>.</w:t>
      </w:r>
    </w:p>
    <w:p w14:paraId="392E53F9" w14:textId="024F1DF5" w:rsidR="008E6CA1" w:rsidRDefault="00BA0C52" w:rsidP="00BA427B">
      <w:pPr>
        <w:numPr>
          <w:ilvl w:val="0"/>
          <w:numId w:val="8"/>
        </w:numPr>
        <w:spacing w:before="120" w:after="240" w:line="259" w:lineRule="auto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Indicate </w:t>
      </w:r>
      <w:r w:rsidRPr="00E8424C">
        <w:rPr>
          <w:rFonts w:ascii="Cambria" w:hAnsi="Cambria"/>
          <w:color w:val="434E7E"/>
        </w:rPr>
        <w:t>N/A</w:t>
      </w:r>
      <w:r>
        <w:rPr>
          <w:rFonts w:ascii="Cambria" w:hAnsi="Cambria"/>
          <w:color w:val="B31983"/>
        </w:rPr>
        <w:t xml:space="preserve"> in the notes field if the item is tenant-controlled.</w:t>
      </w:r>
    </w:p>
    <w:p w14:paraId="303CE16C" w14:textId="1970FB73" w:rsidR="008E6CA1" w:rsidRPr="00BA427B" w:rsidRDefault="008E6CA1" w:rsidP="00BA427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A427B">
        <w:rPr>
          <w:rFonts w:ascii="Cambria" w:hAnsi="Cambria"/>
          <w:iCs/>
          <w:color w:val="434E7E"/>
          <w:sz w:val="28"/>
          <w:szCs w:val="28"/>
        </w:rPr>
        <w:t>To claim this baseline requirement</w:t>
      </w:r>
    </w:p>
    <w:p w14:paraId="74ECEECC" w14:textId="46B51D05" w:rsidR="008E6CA1" w:rsidRDefault="00DE794F" w:rsidP="00BA427B">
      <w:pPr>
        <w:numPr>
          <w:ilvl w:val="0"/>
          <w:numId w:val="8"/>
        </w:numPr>
        <w:spacing w:before="120" w:after="120" w:line="259" w:lineRule="auto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Submit this checklist or a similar one used by your company.</w:t>
      </w:r>
    </w:p>
    <w:p w14:paraId="3DF3CFC6" w14:textId="77777777" w:rsidR="008E6CA1" w:rsidRPr="008E6CA1" w:rsidRDefault="008E6CA1" w:rsidP="008E6CA1">
      <w:pPr>
        <w:spacing w:before="120" w:after="120" w:line="259" w:lineRule="auto"/>
        <w:rPr>
          <w:rFonts w:ascii="Cambria" w:hAnsi="Cambria"/>
          <w:color w:val="B31983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9A395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4"/>
        <w:gridCol w:w="6936"/>
      </w:tblGrid>
      <w:tr w:rsidR="00930C95" w:rsidRPr="00880216" w14:paraId="3EAD421D" w14:textId="77777777" w:rsidTr="008B1B4C">
        <w:trPr>
          <w:trHeight w:hRule="exact" w:val="432"/>
        </w:trPr>
        <w:tc>
          <w:tcPr>
            <w:tcW w:w="5000" w:type="pct"/>
            <w:gridSpan w:val="2"/>
            <w:tcBorders>
              <w:bottom w:val="single" w:sz="4" w:space="0" w:color="414042"/>
            </w:tcBorders>
            <w:shd w:val="clear" w:color="auto" w:fill="434E7E"/>
          </w:tcPr>
          <w:p w14:paraId="0E647370" w14:textId="18E0C896" w:rsidR="00930C95" w:rsidRPr="00880216" w:rsidRDefault="00930C95" w:rsidP="00930C95">
            <w:pPr>
              <w:autoSpaceDE w:val="0"/>
              <w:autoSpaceDN w:val="0"/>
              <w:spacing w:before="83"/>
              <w:ind w:left="101"/>
              <w:rPr>
                <w:rFonts w:ascii="Cambria" w:eastAsia="Arial" w:hAnsi="Cambria" w:cs="Arial"/>
                <w:color w:val="FFFFFF"/>
              </w:rPr>
            </w:pPr>
            <w:r w:rsidRPr="00880216">
              <w:rPr>
                <w:rFonts w:ascii="Cambria" w:eastAsia="Arial" w:hAnsi="Cambria" w:cs="Arial"/>
                <w:color w:val="FFFFFF"/>
              </w:rPr>
              <w:t xml:space="preserve">Health &amp; </w:t>
            </w:r>
            <w:r w:rsidR="000526C1">
              <w:rPr>
                <w:rFonts w:ascii="Cambria" w:eastAsia="Arial" w:hAnsi="Cambria" w:cs="Arial"/>
                <w:color w:val="FFFFFF"/>
              </w:rPr>
              <w:t>wellness</w:t>
            </w:r>
            <w:r w:rsidRPr="00880216">
              <w:rPr>
                <w:rFonts w:ascii="Cambria" w:eastAsia="Arial" w:hAnsi="Cambria" w:cs="Arial"/>
                <w:color w:val="FFFFFF"/>
              </w:rPr>
              <w:t xml:space="preserve"> </w:t>
            </w:r>
            <w:r w:rsidR="000526C1">
              <w:rPr>
                <w:rFonts w:ascii="Cambria" w:eastAsia="Arial" w:hAnsi="Cambria" w:cs="Arial"/>
                <w:color w:val="FFFFFF"/>
              </w:rPr>
              <w:t>assessment</w:t>
            </w:r>
            <w:r w:rsidRPr="00880216">
              <w:rPr>
                <w:rFonts w:ascii="Cambria" w:eastAsia="Arial" w:hAnsi="Cambria" w:cs="Arial"/>
                <w:color w:val="FFFFFF"/>
              </w:rPr>
              <w:t xml:space="preserve"> checklist</w:t>
            </w:r>
          </w:p>
        </w:tc>
      </w:tr>
      <w:tr w:rsidR="00930C95" w:rsidRPr="00880216" w14:paraId="1179F896" w14:textId="77777777" w:rsidTr="0019643F">
        <w:trPr>
          <w:trHeight w:hRule="exact" w:val="360"/>
        </w:trPr>
        <w:tc>
          <w:tcPr>
            <w:tcW w:w="1563" w:type="pct"/>
            <w:tcBorders>
              <w:right w:val="single" w:sz="4" w:space="0" w:color="414042"/>
            </w:tcBorders>
          </w:tcPr>
          <w:p w14:paraId="17CE35BE" w14:textId="77777777" w:rsidR="00930C95" w:rsidRPr="00880216" w:rsidRDefault="00930C95" w:rsidP="00930C95">
            <w:pPr>
              <w:autoSpaceDE w:val="0"/>
              <w:autoSpaceDN w:val="0"/>
              <w:spacing w:before="47"/>
              <w:ind w:left="103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Inspection conducted by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vAlign w:val="center"/>
          </w:tcPr>
          <w:p w14:paraId="5CF08061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930C95" w:rsidRPr="00880216" w14:paraId="33003530" w14:textId="77777777" w:rsidTr="0019643F">
        <w:trPr>
          <w:trHeight w:hRule="exact" w:val="361"/>
        </w:trPr>
        <w:tc>
          <w:tcPr>
            <w:tcW w:w="1563" w:type="pct"/>
            <w:tcBorders>
              <w:right w:val="single" w:sz="4" w:space="0" w:color="414042"/>
            </w:tcBorders>
          </w:tcPr>
          <w:p w14:paraId="0F4242D3" w14:textId="77777777" w:rsidR="00930C95" w:rsidRPr="00880216" w:rsidRDefault="00930C95" w:rsidP="00930C95">
            <w:pPr>
              <w:autoSpaceDE w:val="0"/>
              <w:autoSpaceDN w:val="0"/>
              <w:spacing w:before="48"/>
              <w:ind w:left="103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Date(s)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vAlign w:val="center"/>
          </w:tcPr>
          <w:p w14:paraId="7C0A5232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  <w:tr w:rsidR="00930C95" w:rsidRPr="00880216" w14:paraId="3D284B6B" w14:textId="77777777" w:rsidTr="0019643F">
        <w:trPr>
          <w:trHeight w:hRule="exact" w:val="366"/>
        </w:trPr>
        <w:tc>
          <w:tcPr>
            <w:tcW w:w="1563" w:type="pct"/>
            <w:tcBorders>
              <w:right w:val="single" w:sz="4" w:space="0" w:color="414042"/>
            </w:tcBorders>
          </w:tcPr>
          <w:p w14:paraId="2A053101" w14:textId="77777777" w:rsidR="00930C95" w:rsidRPr="00880216" w:rsidRDefault="00930C95" w:rsidP="00930C95">
            <w:pPr>
              <w:autoSpaceDE w:val="0"/>
              <w:autoSpaceDN w:val="0"/>
              <w:spacing w:before="47"/>
              <w:ind w:left="103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Date(s) of last inspection</w:t>
            </w:r>
          </w:p>
        </w:tc>
        <w:tc>
          <w:tcPr>
            <w:tcW w:w="3437" w:type="pct"/>
            <w:tcBorders>
              <w:left w:val="single" w:sz="4" w:space="0" w:color="414042"/>
            </w:tcBorders>
            <w:vAlign w:val="center"/>
          </w:tcPr>
          <w:p w14:paraId="2435C08B" w14:textId="77777777" w:rsidR="00930C95" w:rsidRPr="00880216" w:rsidRDefault="00930C95" w:rsidP="0019643F">
            <w:pPr>
              <w:ind w:left="101" w:right="144"/>
              <w:rPr>
                <w:rFonts w:ascii="Cambria" w:hAnsi="Cambria"/>
                <w:color w:val="414042"/>
              </w:rPr>
            </w:pPr>
          </w:p>
        </w:tc>
      </w:tr>
    </w:tbl>
    <w:p w14:paraId="7E89CE7D" w14:textId="0798E4D2" w:rsidR="00C43949" w:rsidRDefault="00C43949"/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1443C4AD" w14:textId="77777777" w:rsidTr="008B1B4C">
        <w:trPr>
          <w:trHeight w:hRule="exact" w:val="374"/>
        </w:trPr>
        <w:tc>
          <w:tcPr>
            <w:tcW w:w="5000" w:type="pct"/>
            <w:gridSpan w:val="4"/>
            <w:shd w:val="clear" w:color="auto" w:fill="FFC629"/>
            <w:vAlign w:val="center"/>
          </w:tcPr>
          <w:p w14:paraId="3983E70E" w14:textId="6E4A2A98" w:rsidR="00930C95" w:rsidRPr="00880216" w:rsidRDefault="00896E18" w:rsidP="00FF3F1D">
            <w:pPr>
              <w:autoSpaceDE w:val="0"/>
              <w:autoSpaceDN w:val="0"/>
              <w:spacing w:before="92"/>
              <w:ind w:left="101" w:right="321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Site</w:t>
            </w:r>
            <w:r w:rsidR="00930C95" w:rsidRPr="00880216">
              <w:rPr>
                <w:rFonts w:ascii="Cambria" w:eastAsia="Arial" w:hAnsi="Cambria" w:cs="Arial"/>
                <w:iCs/>
                <w:color w:val="434E7E"/>
                <w:spacing w:val="-6"/>
              </w:rPr>
              <w:t xml:space="preserve"> </w:t>
            </w:r>
            <w:r w:rsidR="001C6197">
              <w:rPr>
                <w:rFonts w:ascii="Cambria" w:eastAsia="Arial" w:hAnsi="Cambria" w:cs="Arial"/>
                <w:iCs/>
                <w:color w:val="434E7E"/>
                <w:spacing w:val="-6"/>
              </w:rPr>
              <w:t>health and safety</w:t>
            </w:r>
          </w:p>
        </w:tc>
      </w:tr>
      <w:tr w:rsidR="00930C95" w:rsidRPr="00880216" w14:paraId="2CA26218" w14:textId="77777777" w:rsidTr="00DE794F">
        <w:tblPrEx>
          <w:tblBorders>
            <w:insideV w:val="single" w:sz="4" w:space="0" w:color="69A395"/>
          </w:tblBorders>
        </w:tblPrEx>
        <w:trPr>
          <w:trHeight w:hRule="exact" w:val="605"/>
        </w:trPr>
        <w:tc>
          <w:tcPr>
            <w:tcW w:w="2407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06DCEA5B" w14:textId="77777777" w:rsidR="00930C95" w:rsidRPr="00880216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bookmarkStart w:id="0" w:name="_Hlk62541402"/>
            <w:r w:rsidRPr="00880216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4175FCD" w14:textId="77777777" w:rsidR="00930C95" w:rsidRPr="00880216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FC324E5" w14:textId="77777777" w:rsidR="00930C95" w:rsidRPr="00880216" w:rsidRDefault="00930C95" w:rsidP="00DE794F">
            <w:pPr>
              <w:autoSpaceDE w:val="0"/>
              <w:autoSpaceDN w:val="0"/>
              <w:ind w:left="101" w:right="16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2C6B54D6" w14:textId="77777777" w:rsidR="00930C95" w:rsidRPr="00880216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1173AD" w:rsidRPr="00880216" w14:paraId="3FD33E70" w14:textId="77777777" w:rsidTr="00DE794F">
        <w:trPr>
          <w:trHeight w:hRule="exact" w:val="955"/>
        </w:trPr>
        <w:tc>
          <w:tcPr>
            <w:tcW w:w="2407" w:type="pct"/>
            <w:vAlign w:val="center"/>
          </w:tcPr>
          <w:p w14:paraId="364B9816" w14:textId="129E0884" w:rsidR="001173AD" w:rsidRPr="00880216" w:rsidRDefault="001173AD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Is the larger site</w:t>
            </w:r>
            <w:r w:rsidR="00896E18">
              <w:rPr>
                <w:rFonts w:ascii="Cambria" w:eastAsia="Arial" w:hAnsi="Cambria" w:cs="Arial"/>
                <w:bCs w:val="0"/>
                <w:color w:val="414042"/>
              </w:rPr>
              <w:t xml:space="preserve"> including any wooded or overgrown areas regularly inspected for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hazards (</w:t>
            </w:r>
            <w:r w:rsidR="00C56794">
              <w:rPr>
                <w:rFonts w:ascii="Cambria" w:eastAsia="Arial" w:hAnsi="Cambria" w:cs="Arial"/>
                <w:bCs w:val="0"/>
                <w:color w:val="414042"/>
              </w:rPr>
              <w:t xml:space="preserve">e.g.,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safety, environmental)?</w:t>
            </w:r>
          </w:p>
        </w:tc>
        <w:tc>
          <w:tcPr>
            <w:tcW w:w="441" w:type="pct"/>
            <w:vAlign w:val="center"/>
          </w:tcPr>
          <w:p w14:paraId="0D165FEF" w14:textId="77777777" w:rsidR="001173AD" w:rsidRPr="00880216" w:rsidRDefault="001173AD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E6B026E" w14:textId="77777777" w:rsidR="001173AD" w:rsidRPr="00880216" w:rsidRDefault="001173AD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A490F0D" w14:textId="77777777" w:rsidR="001173AD" w:rsidRPr="000526C1" w:rsidRDefault="001173AD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896E18" w:rsidRPr="00880216" w14:paraId="6447DC11" w14:textId="77777777" w:rsidTr="00DE794F">
        <w:trPr>
          <w:trHeight w:hRule="exact" w:val="901"/>
        </w:trPr>
        <w:tc>
          <w:tcPr>
            <w:tcW w:w="2407" w:type="pct"/>
            <w:vAlign w:val="center"/>
          </w:tcPr>
          <w:p w14:paraId="1834ED4B" w14:textId="2FB18500" w:rsidR="00896E18" w:rsidRPr="00880216" w:rsidRDefault="00896E18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 historical or current environmental risks such as USTs and septic systems known, mitigated, and monitored?</w:t>
            </w:r>
          </w:p>
        </w:tc>
        <w:tc>
          <w:tcPr>
            <w:tcW w:w="441" w:type="pct"/>
            <w:vAlign w:val="center"/>
          </w:tcPr>
          <w:p w14:paraId="4180243F" w14:textId="77777777" w:rsidR="00896E18" w:rsidRPr="00880216" w:rsidRDefault="00896E18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BFB6218" w14:textId="77777777" w:rsidR="00896E18" w:rsidRPr="00880216" w:rsidRDefault="00896E18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5EF316D" w14:textId="77777777" w:rsidR="00896E18" w:rsidRPr="000526C1" w:rsidRDefault="00896E18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1C6197" w:rsidRPr="00880216" w14:paraId="01F81E79" w14:textId="77777777" w:rsidTr="00DE794F">
        <w:trPr>
          <w:trHeight w:hRule="exact" w:val="820"/>
        </w:trPr>
        <w:tc>
          <w:tcPr>
            <w:tcW w:w="2407" w:type="pct"/>
            <w:vAlign w:val="center"/>
          </w:tcPr>
          <w:p w14:paraId="5A3CB201" w14:textId="21D6B1C2" w:rsidR="001C6197" w:rsidRPr="00880216" w:rsidRDefault="001C6197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 there visible signs of vehicle activity, such as oil present in puddles and visible exhaust at loading docks?</w:t>
            </w:r>
          </w:p>
        </w:tc>
        <w:tc>
          <w:tcPr>
            <w:tcW w:w="441" w:type="pct"/>
            <w:vAlign w:val="center"/>
          </w:tcPr>
          <w:p w14:paraId="6585BBE2" w14:textId="77777777" w:rsidR="001C6197" w:rsidRPr="00880216" w:rsidRDefault="001C619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685C00A" w14:textId="77777777" w:rsidR="001C6197" w:rsidRPr="00880216" w:rsidRDefault="001C6197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42531E6" w14:textId="77777777" w:rsidR="001C6197" w:rsidRPr="000526C1" w:rsidRDefault="001C6197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AF53DC" w:rsidRPr="00880216" w14:paraId="30C8D010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5E3C4401" w14:textId="16EFCA88" w:rsidR="00AF53DC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exterior hardscapes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regularly inspected?</w:t>
            </w:r>
          </w:p>
        </w:tc>
        <w:tc>
          <w:tcPr>
            <w:tcW w:w="441" w:type="pct"/>
            <w:vAlign w:val="center"/>
          </w:tcPr>
          <w:p w14:paraId="4909D40C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918B511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3E70572" w14:textId="77777777" w:rsidR="00AF53DC" w:rsidRPr="000526C1" w:rsidRDefault="00AF53DC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AF53DC" w:rsidRPr="00880216" w14:paraId="41BF1F56" w14:textId="77777777" w:rsidTr="00DE794F">
        <w:trPr>
          <w:trHeight w:hRule="exact" w:val="658"/>
        </w:trPr>
        <w:tc>
          <w:tcPr>
            <w:tcW w:w="2407" w:type="pct"/>
            <w:vAlign w:val="center"/>
          </w:tcPr>
          <w:p w14:paraId="7B4CE0E0" w14:textId="0B98B166" w:rsidR="00DE794F" w:rsidRPr="00DE794F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holes and cracks in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service roads,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parking lot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s,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and outside walkways repaired promptly?</w:t>
            </w:r>
          </w:p>
        </w:tc>
        <w:tc>
          <w:tcPr>
            <w:tcW w:w="441" w:type="pct"/>
            <w:vAlign w:val="center"/>
          </w:tcPr>
          <w:p w14:paraId="4F5BDAA6" w14:textId="2A71956B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1DFF417" w14:textId="77777777" w:rsidR="00AF53DC" w:rsidRPr="00880216" w:rsidRDefault="00AF53DC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7A3CB67" w14:textId="77777777" w:rsidR="00AF53DC" w:rsidRPr="000526C1" w:rsidRDefault="00AF53DC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bookmarkEnd w:id="0"/>
      <w:tr w:rsidR="00930C95" w:rsidRPr="00880216" w14:paraId="2C56EC8D" w14:textId="77777777" w:rsidTr="00DE794F">
        <w:trPr>
          <w:trHeight w:hRule="exact" w:val="658"/>
        </w:trPr>
        <w:tc>
          <w:tcPr>
            <w:tcW w:w="2407" w:type="pct"/>
            <w:vAlign w:val="center"/>
          </w:tcPr>
          <w:p w14:paraId="6C9A1014" w14:textId="1916DDAA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there any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other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slip, trip, and fall hazards outside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 xml:space="preserve">the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property?</w:t>
            </w:r>
          </w:p>
        </w:tc>
        <w:tc>
          <w:tcPr>
            <w:tcW w:w="441" w:type="pct"/>
            <w:vAlign w:val="center"/>
          </w:tcPr>
          <w:p w14:paraId="6D67B58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EAC6D1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7E1CBDE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50AAC58" w14:textId="77777777" w:rsidTr="00DE794F">
        <w:trPr>
          <w:trHeight w:hRule="exact" w:val="658"/>
        </w:trPr>
        <w:tc>
          <w:tcPr>
            <w:tcW w:w="2407" w:type="pct"/>
            <w:vAlign w:val="center"/>
          </w:tcPr>
          <w:p w14:paraId="6580187F" w14:textId="77777777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lastRenderedPageBreak/>
              <w:t>Are fluid drains diverted from walkways?</w:t>
            </w:r>
          </w:p>
        </w:tc>
        <w:tc>
          <w:tcPr>
            <w:tcW w:w="441" w:type="pct"/>
            <w:vAlign w:val="center"/>
          </w:tcPr>
          <w:p w14:paraId="7E38B13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FF2F56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6BD3E46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9691A19" w14:textId="77777777" w:rsidTr="00DE794F">
        <w:trPr>
          <w:trHeight w:hRule="exact" w:val="613"/>
        </w:trPr>
        <w:tc>
          <w:tcPr>
            <w:tcW w:w="2407" w:type="pct"/>
            <w:vAlign w:val="center"/>
          </w:tcPr>
          <w:p w14:paraId="0D42BA81" w14:textId="4EAFC802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 there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adequate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for all exterior areas </w:t>
            </w:r>
            <w:r w:rsidR="003E6005">
              <w:rPr>
                <w:rFonts w:ascii="Cambria" w:eastAsia="Arial" w:hAnsi="Cambria" w:cs="Arial"/>
                <w:bCs w:val="0"/>
                <w:color w:val="414042"/>
              </w:rPr>
              <w:t>and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walkways?</w:t>
            </w:r>
          </w:p>
        </w:tc>
        <w:tc>
          <w:tcPr>
            <w:tcW w:w="441" w:type="pct"/>
            <w:vAlign w:val="center"/>
          </w:tcPr>
          <w:p w14:paraId="53F98F8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804DFE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E0E65ED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9911E48" w14:textId="77777777" w:rsidTr="00DE794F">
        <w:trPr>
          <w:trHeight w:hRule="exact" w:val="730"/>
        </w:trPr>
        <w:tc>
          <w:tcPr>
            <w:tcW w:w="2407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526E11B2" w14:textId="0A64DFCA" w:rsidR="00F51E40" w:rsidRPr="00DE794F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exterior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electrical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lamps and equipment in working order and good condition?</w:t>
            </w:r>
          </w:p>
        </w:tc>
        <w:tc>
          <w:tcPr>
            <w:tcW w:w="441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63A9C2B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9FB34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3ADB1F7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9EB5000" w14:textId="77777777" w:rsidTr="00DE794F">
        <w:trPr>
          <w:trHeight w:hRule="exact" w:val="667"/>
        </w:trPr>
        <w:tc>
          <w:tcPr>
            <w:tcW w:w="2407" w:type="pct"/>
            <w:vAlign w:val="center"/>
          </w:tcPr>
          <w:p w14:paraId="4F43A0EC" w14:textId="0F92E03D" w:rsidR="00930C95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Is there a protocol for cleanup of toxic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spills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– with professional intervention as necessary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?</w:t>
            </w:r>
          </w:p>
        </w:tc>
        <w:tc>
          <w:tcPr>
            <w:tcW w:w="441" w:type="pct"/>
            <w:vAlign w:val="center"/>
          </w:tcPr>
          <w:p w14:paraId="708165CF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F2B9B8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6F96D85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42940FC0" w14:textId="77777777" w:rsidTr="00DE794F">
        <w:trPr>
          <w:trHeight w:hRule="exact" w:val="928"/>
        </w:trPr>
        <w:tc>
          <w:tcPr>
            <w:tcW w:w="2407" w:type="pct"/>
            <w:vAlign w:val="center"/>
          </w:tcPr>
          <w:p w14:paraId="10B4125C" w14:textId="687A1742" w:rsidR="00930C95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parking areas provided with adequate lane space, traffic signs, and individual parking space to prevent accidents and damage?</w:t>
            </w:r>
          </w:p>
        </w:tc>
        <w:tc>
          <w:tcPr>
            <w:tcW w:w="441" w:type="pct"/>
            <w:vAlign w:val="center"/>
          </w:tcPr>
          <w:p w14:paraId="67311355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0BFA1C2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2AD6F50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1BDEF783" w14:textId="38331D71" w:rsidR="00D80A95" w:rsidRDefault="00D80A95"/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2A737865" w14:textId="77777777" w:rsidTr="008B1B4C">
        <w:trPr>
          <w:trHeight w:hRule="exact" w:val="374"/>
        </w:trPr>
        <w:tc>
          <w:tcPr>
            <w:tcW w:w="5000" w:type="pct"/>
            <w:gridSpan w:val="4"/>
            <w:shd w:val="clear" w:color="auto" w:fill="FFC629"/>
          </w:tcPr>
          <w:p w14:paraId="1C7DD4FC" w14:textId="654825CC" w:rsidR="00930C95" w:rsidRDefault="00930C95" w:rsidP="00930C95">
            <w:pPr>
              <w:autoSpaceDE w:val="0"/>
              <w:autoSpaceDN w:val="0"/>
              <w:spacing w:before="101"/>
              <w:ind w:left="101" w:right="3211"/>
              <w:rPr>
                <w:rFonts w:ascii="Cambria" w:eastAsia="Arial" w:hAnsi="Cambria" w:cs="Arial"/>
                <w:iCs/>
                <w:color w:val="434E7E"/>
              </w:rPr>
            </w:pPr>
            <w:r w:rsidRPr="00880216">
              <w:rPr>
                <w:rFonts w:ascii="Cambria" w:eastAsia="Arial" w:hAnsi="Cambria" w:cs="Arial"/>
                <w:iCs/>
                <w:color w:val="434E7E"/>
              </w:rPr>
              <w:t>Emergencies</w:t>
            </w:r>
          </w:p>
          <w:p w14:paraId="6DD77EC2" w14:textId="77777777" w:rsidR="00AF53DC" w:rsidRPr="00AF53DC" w:rsidRDefault="00AF53DC" w:rsidP="00AF53DC">
            <w:pPr>
              <w:rPr>
                <w:rFonts w:ascii="Cambria" w:eastAsia="Arial" w:hAnsi="Cambria" w:cs="Arial"/>
              </w:rPr>
            </w:pPr>
          </w:p>
          <w:p w14:paraId="0E8771A7" w14:textId="77777777" w:rsidR="00AF53DC" w:rsidRPr="00AF53DC" w:rsidRDefault="00AF53DC" w:rsidP="00AF53DC">
            <w:pPr>
              <w:rPr>
                <w:rFonts w:ascii="Cambria" w:eastAsia="Arial" w:hAnsi="Cambria" w:cs="Arial"/>
              </w:rPr>
            </w:pPr>
          </w:p>
          <w:p w14:paraId="0A5643CB" w14:textId="7F26CCB0" w:rsidR="00AF53DC" w:rsidRPr="00AF53DC" w:rsidRDefault="00AF53DC" w:rsidP="00AF53DC">
            <w:pPr>
              <w:rPr>
                <w:rFonts w:ascii="Cambria" w:eastAsia="Arial" w:hAnsi="Cambria" w:cs="Arial"/>
              </w:rPr>
            </w:pPr>
          </w:p>
        </w:tc>
      </w:tr>
      <w:tr w:rsidR="00930C95" w:rsidRPr="00880216" w14:paraId="7C65D80F" w14:textId="77777777" w:rsidTr="00DE794F">
        <w:tblPrEx>
          <w:tblBorders>
            <w:insideV w:val="single" w:sz="4" w:space="0" w:color="69A395"/>
          </w:tblBorders>
        </w:tblPrEx>
        <w:trPr>
          <w:trHeight w:hRule="exact" w:val="586"/>
        </w:trPr>
        <w:tc>
          <w:tcPr>
            <w:tcW w:w="2407" w:type="pct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ADE96A1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bookmarkStart w:id="1" w:name="_Hlk62541435"/>
            <w:r w:rsidRPr="00880216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8457375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B6B2898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390127EF" w14:textId="77777777" w:rsidR="00930C95" w:rsidRPr="00880216" w:rsidRDefault="00930C95" w:rsidP="00C86FF2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880216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bookmarkEnd w:id="1"/>
      <w:tr w:rsidR="00930C95" w:rsidRPr="00880216" w14:paraId="477898CD" w14:textId="77777777" w:rsidTr="00DE794F">
        <w:trPr>
          <w:trHeight w:hRule="exact" w:val="667"/>
        </w:trPr>
        <w:tc>
          <w:tcPr>
            <w:tcW w:w="2407" w:type="pct"/>
            <w:vAlign w:val="center"/>
          </w:tcPr>
          <w:p w14:paraId="6A1EA84A" w14:textId="3E204E78" w:rsidR="0019177B" w:rsidRPr="0019177B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there visible “Exit” signs with 6-inch letters </w:t>
            </w:r>
            <w:r w:rsidR="00AF53DC">
              <w:rPr>
                <w:rFonts w:ascii="Cambria" w:eastAsia="Arial" w:hAnsi="Cambria" w:cs="Arial"/>
                <w:bCs w:val="0"/>
                <w:color w:val="414042"/>
              </w:rPr>
              <w:t>outside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all exits?</w:t>
            </w:r>
          </w:p>
        </w:tc>
        <w:tc>
          <w:tcPr>
            <w:tcW w:w="441" w:type="pct"/>
            <w:vAlign w:val="center"/>
          </w:tcPr>
          <w:p w14:paraId="352B0E01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FC4FE26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356E413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0336031" w14:textId="77777777" w:rsidTr="00DE794F">
        <w:trPr>
          <w:trHeight w:hRule="exact" w:val="442"/>
        </w:trPr>
        <w:tc>
          <w:tcPr>
            <w:tcW w:w="2407" w:type="pct"/>
            <w:vAlign w:val="center"/>
          </w:tcPr>
          <w:p w14:paraId="7CFC4DB3" w14:textId="77777777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Do exits swing outward?</w:t>
            </w:r>
          </w:p>
        </w:tc>
        <w:tc>
          <w:tcPr>
            <w:tcW w:w="441" w:type="pct"/>
            <w:vAlign w:val="center"/>
          </w:tcPr>
          <w:p w14:paraId="763DCE53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C21418F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2DCEB15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050D6CD2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5DFE104A" w14:textId="77777777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doors that could be mistaken as exits clearly marked?</w:t>
            </w:r>
          </w:p>
        </w:tc>
        <w:tc>
          <w:tcPr>
            <w:tcW w:w="441" w:type="pct"/>
            <w:vAlign w:val="center"/>
          </w:tcPr>
          <w:p w14:paraId="76C3D493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1BF089B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8BA103B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5A92A02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5FEFDAF9" w14:textId="602B6EE6" w:rsidR="00930C95" w:rsidRPr="00880216" w:rsidRDefault="00AF53DC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Are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emergency numbers and information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 for the property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accessible to management?</w:t>
            </w:r>
          </w:p>
        </w:tc>
        <w:tc>
          <w:tcPr>
            <w:tcW w:w="441" w:type="pct"/>
            <w:vAlign w:val="center"/>
          </w:tcPr>
          <w:p w14:paraId="0FB06870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DA34C54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CB422D4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E1175BF" w14:textId="77777777" w:rsidTr="00DE794F">
        <w:trPr>
          <w:trHeight w:hRule="exact" w:val="622"/>
        </w:trPr>
        <w:tc>
          <w:tcPr>
            <w:tcW w:w="2407" w:type="pct"/>
            <w:vAlign w:val="center"/>
          </w:tcPr>
          <w:p w14:paraId="65BD6677" w14:textId="3523544F" w:rsidR="00930C95" w:rsidRPr="00880216" w:rsidRDefault="00930C95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Does the </w:t>
            </w:r>
            <w:r w:rsidR="005659CC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property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have an emergency and disaster plan?</w:t>
            </w:r>
          </w:p>
        </w:tc>
        <w:tc>
          <w:tcPr>
            <w:tcW w:w="441" w:type="pct"/>
            <w:vAlign w:val="center"/>
          </w:tcPr>
          <w:p w14:paraId="2E10D7F8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73A1EC8" w14:textId="77777777" w:rsidR="00930C95" w:rsidRPr="00880216" w:rsidRDefault="00930C95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BBBC8C1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682382" w:rsidRPr="00880216" w14:paraId="30300FD2" w14:textId="77777777" w:rsidTr="00DE794F">
        <w:trPr>
          <w:trHeight w:hRule="exact" w:val="991"/>
        </w:trPr>
        <w:tc>
          <w:tcPr>
            <w:tcW w:w="2407" w:type="pct"/>
            <w:vAlign w:val="center"/>
          </w:tcPr>
          <w:p w14:paraId="08D8ABB0" w14:textId="3242B403" w:rsidR="00682382" w:rsidRPr="00880216" w:rsidRDefault="00682382" w:rsidP="00DE794F">
            <w:pPr>
              <w:autoSpaceDE w:val="0"/>
              <w:autoSpaceDN w:val="0"/>
              <w:ind w:left="102" w:right="17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 xml:space="preserve">As necessary for the property, is the property address regularly checked against </w:t>
            </w:r>
            <w:hyperlink r:id="rId7" w:history="1">
              <w:r w:rsidRPr="00682382">
                <w:rPr>
                  <w:rStyle w:val="Hyperlink"/>
                  <w:rFonts w:ascii="Cambria" w:eastAsia="Arial" w:hAnsi="Cambria" w:cs="Arial"/>
                  <w:bCs w:val="0"/>
                  <w:color w:val="B31983"/>
                </w:rPr>
                <w:t>FEMA flood maps</w:t>
              </w:r>
            </w:hyperlink>
            <w:r>
              <w:rPr>
                <w:rFonts w:ascii="Cambria" w:eastAsia="Arial" w:hAnsi="Cambria" w:cs="Arial"/>
                <w:bCs w:val="0"/>
                <w:color w:val="414042"/>
              </w:rPr>
              <w:t xml:space="preserve"> to re-assess flood risk with map updates?</w:t>
            </w:r>
          </w:p>
        </w:tc>
        <w:tc>
          <w:tcPr>
            <w:tcW w:w="441" w:type="pct"/>
            <w:vAlign w:val="center"/>
          </w:tcPr>
          <w:p w14:paraId="7B3F413F" w14:textId="77777777" w:rsidR="00682382" w:rsidRPr="00880216" w:rsidRDefault="0068238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4B70493" w14:textId="77777777" w:rsidR="00682382" w:rsidRPr="00880216" w:rsidRDefault="00682382" w:rsidP="00DE794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C374A74" w14:textId="77777777" w:rsidR="00682382" w:rsidRPr="000526C1" w:rsidRDefault="00682382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22566D76" w14:textId="7534ABEA" w:rsidR="00FF3F1D" w:rsidRPr="00880216" w:rsidRDefault="00FF3F1D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930C95" w:rsidRPr="00880216" w14:paraId="52914995" w14:textId="77777777" w:rsidTr="008B1B4C">
        <w:trPr>
          <w:trHeight w:hRule="exact" w:val="368"/>
        </w:trPr>
        <w:tc>
          <w:tcPr>
            <w:tcW w:w="5000" w:type="pct"/>
            <w:gridSpan w:val="4"/>
            <w:shd w:val="clear" w:color="auto" w:fill="FFC629"/>
          </w:tcPr>
          <w:p w14:paraId="2B2C038F" w14:textId="7F1D4E6B" w:rsidR="00930C95" w:rsidRPr="00880216" w:rsidRDefault="00930C95" w:rsidP="00930C95">
            <w:pPr>
              <w:autoSpaceDE w:val="0"/>
              <w:autoSpaceDN w:val="0"/>
              <w:spacing w:before="56"/>
              <w:ind w:left="101" w:right="3211"/>
              <w:rPr>
                <w:rFonts w:ascii="Cambria" w:eastAsia="Arial" w:hAnsi="Cambria" w:cs="Arial"/>
                <w:iCs/>
                <w:color w:val="414042"/>
              </w:rPr>
            </w:pPr>
            <w:r w:rsidRPr="00880216">
              <w:rPr>
                <w:rFonts w:ascii="Cambria" w:eastAsia="Arial" w:hAnsi="Cambria" w:cs="Arial"/>
                <w:iCs/>
                <w:color w:val="434E7E"/>
              </w:rPr>
              <w:t>Security</w:t>
            </w:r>
          </w:p>
        </w:tc>
      </w:tr>
      <w:tr w:rsidR="00930C95" w:rsidRPr="00880216" w14:paraId="3DCD177D" w14:textId="77777777" w:rsidTr="00DE794F">
        <w:trPr>
          <w:trHeight w:hRule="exact" w:val="496"/>
        </w:trPr>
        <w:tc>
          <w:tcPr>
            <w:tcW w:w="2407" w:type="pct"/>
            <w:vAlign w:val="center"/>
          </w:tcPr>
          <w:p w14:paraId="2AC0C1A8" w14:textId="77777777" w:rsidR="00930C95" w:rsidRPr="00C43949" w:rsidRDefault="00930C95" w:rsidP="00DE794F">
            <w:pPr>
              <w:autoSpaceDE w:val="0"/>
              <w:autoSpaceDN w:val="0"/>
              <w:ind w:left="101" w:right="1290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vAlign w:val="center"/>
          </w:tcPr>
          <w:p w14:paraId="3FD20C6B" w14:textId="77777777" w:rsidR="00930C95" w:rsidRPr="00C43949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vAlign w:val="center"/>
          </w:tcPr>
          <w:p w14:paraId="78333C29" w14:textId="77777777" w:rsidR="00930C95" w:rsidRPr="00C43949" w:rsidRDefault="00930C95" w:rsidP="00DE794F">
            <w:pPr>
              <w:autoSpaceDE w:val="0"/>
              <w:autoSpaceDN w:val="0"/>
              <w:spacing w:before="96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vAlign w:val="center"/>
          </w:tcPr>
          <w:p w14:paraId="6097E22F" w14:textId="77777777" w:rsidR="00930C95" w:rsidRPr="00C43949" w:rsidRDefault="00930C95" w:rsidP="00DE794F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930C95" w:rsidRPr="00880216" w14:paraId="1174AD7E" w14:textId="77777777" w:rsidTr="00DE794F">
        <w:trPr>
          <w:trHeight w:hRule="exact" w:val="451"/>
        </w:trPr>
        <w:tc>
          <w:tcPr>
            <w:tcW w:w="2407" w:type="pct"/>
            <w:vAlign w:val="center"/>
          </w:tcPr>
          <w:p w14:paraId="000AFE44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doors and windows secure?</w:t>
            </w:r>
          </w:p>
        </w:tc>
        <w:tc>
          <w:tcPr>
            <w:tcW w:w="441" w:type="pct"/>
            <w:vAlign w:val="center"/>
          </w:tcPr>
          <w:p w14:paraId="40C920B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EF9C8A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4F949067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3E84965" w14:textId="77777777" w:rsidTr="00DE794F">
        <w:trPr>
          <w:trHeight w:hRule="exact" w:val="424"/>
        </w:trPr>
        <w:tc>
          <w:tcPr>
            <w:tcW w:w="2407" w:type="pct"/>
            <w:vAlign w:val="center"/>
          </w:tcPr>
          <w:p w14:paraId="10084A2D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fences and gates secure?</w:t>
            </w:r>
          </w:p>
        </w:tc>
        <w:tc>
          <w:tcPr>
            <w:tcW w:w="441" w:type="pct"/>
            <w:vAlign w:val="center"/>
          </w:tcPr>
          <w:p w14:paraId="291260A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112213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F90DFD8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754DAEC" w14:textId="77777777" w:rsidTr="00DE794F">
        <w:trPr>
          <w:trHeight w:hRule="exact" w:val="613"/>
        </w:trPr>
        <w:tc>
          <w:tcPr>
            <w:tcW w:w="2407" w:type="pct"/>
            <w:vAlign w:val="center"/>
          </w:tcPr>
          <w:p w14:paraId="21547F23" w14:textId="4A35C98E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 locking hardware on </w:t>
            </w:r>
            <w:r w:rsidR="00BA0C52">
              <w:rPr>
                <w:rFonts w:ascii="Cambria" w:eastAsia="Arial" w:hAnsi="Cambria" w:cs="Arial"/>
                <w:bCs w:val="0"/>
                <w:color w:val="414042"/>
              </w:rPr>
              <w:t>doors, windows, gates, etc.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functional?</w:t>
            </w:r>
          </w:p>
        </w:tc>
        <w:tc>
          <w:tcPr>
            <w:tcW w:w="441" w:type="pct"/>
            <w:vAlign w:val="center"/>
          </w:tcPr>
          <w:p w14:paraId="419E143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87A6C2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B93FCC5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78DF304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7995636B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No breakable glass within 40 inches of locking mechanism or panic bar?</w:t>
            </w:r>
          </w:p>
        </w:tc>
        <w:tc>
          <w:tcPr>
            <w:tcW w:w="441" w:type="pct"/>
            <w:vAlign w:val="center"/>
          </w:tcPr>
          <w:p w14:paraId="7313F9D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065154E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0EF4DF2" w14:textId="77777777" w:rsidR="00930C95" w:rsidRPr="000526C1" w:rsidRDefault="00930C95" w:rsidP="00DE794F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164022DA" w14:textId="77777777" w:rsidTr="00DE794F">
        <w:trPr>
          <w:trHeight w:hRule="exact" w:val="451"/>
        </w:trPr>
        <w:tc>
          <w:tcPr>
            <w:tcW w:w="2407" w:type="pct"/>
            <w:vAlign w:val="center"/>
          </w:tcPr>
          <w:p w14:paraId="3BB09979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Do panic bars operate properly?</w:t>
            </w:r>
          </w:p>
        </w:tc>
        <w:tc>
          <w:tcPr>
            <w:tcW w:w="441" w:type="pct"/>
            <w:vAlign w:val="center"/>
          </w:tcPr>
          <w:p w14:paraId="00FC999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59C04A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D6B3E40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8941207" w14:textId="77777777" w:rsidTr="00DE794F">
        <w:trPr>
          <w:trHeight w:hRule="exact" w:val="433"/>
        </w:trPr>
        <w:tc>
          <w:tcPr>
            <w:tcW w:w="2407" w:type="pct"/>
            <w:vAlign w:val="center"/>
          </w:tcPr>
          <w:p w14:paraId="3585B394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lastRenderedPageBreak/>
              <w:t>Exposed hinge pins cannot be easily removed?</w:t>
            </w:r>
          </w:p>
        </w:tc>
        <w:tc>
          <w:tcPr>
            <w:tcW w:w="441" w:type="pct"/>
            <w:vAlign w:val="center"/>
          </w:tcPr>
          <w:p w14:paraId="6546F8F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EC9675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F8EE92C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C115068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1384769B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Outside handles are removed from "egress only" (exit) doors?</w:t>
            </w:r>
          </w:p>
        </w:tc>
        <w:tc>
          <w:tcPr>
            <w:tcW w:w="441" w:type="pct"/>
            <w:vAlign w:val="center"/>
          </w:tcPr>
          <w:p w14:paraId="5BC6C68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3BB78BE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A13FE57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EC4AE0B" w14:textId="77777777" w:rsidTr="00DE794F">
        <w:trPr>
          <w:trHeight w:hRule="exact" w:val="595"/>
        </w:trPr>
        <w:tc>
          <w:tcPr>
            <w:tcW w:w="2407" w:type="pct"/>
            <w:vAlign w:val="center"/>
          </w:tcPr>
          <w:p w14:paraId="4E29B8EF" w14:textId="26C6AFDC" w:rsidR="00731220" w:rsidRPr="00DE794F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exterior lights adequate to deter crime activity?</w:t>
            </w:r>
          </w:p>
        </w:tc>
        <w:tc>
          <w:tcPr>
            <w:tcW w:w="441" w:type="pct"/>
            <w:vAlign w:val="center"/>
          </w:tcPr>
          <w:p w14:paraId="31A8964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B9AA38C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668105B4" w14:textId="537E73FE" w:rsidR="00731220" w:rsidRPr="00731220" w:rsidRDefault="00731220" w:rsidP="00731220">
            <w:pPr>
              <w:spacing w:before="120"/>
              <w:ind w:left="101" w:right="101"/>
              <w:rPr>
                <w:rFonts w:ascii="Cambria" w:eastAsia="Arial" w:hAnsi="Cambria" w:cs="Arial"/>
              </w:rPr>
            </w:pPr>
          </w:p>
        </w:tc>
      </w:tr>
      <w:tr w:rsidR="00930C95" w:rsidRPr="00880216" w14:paraId="4CBDE092" w14:textId="77777777" w:rsidTr="00DE794F">
        <w:trPr>
          <w:trHeight w:hRule="exact" w:val="910"/>
        </w:trPr>
        <w:tc>
          <w:tcPr>
            <w:tcW w:w="2407" w:type="pct"/>
            <w:vAlign w:val="center"/>
          </w:tcPr>
          <w:p w14:paraId="5A55CC2A" w14:textId="79306E5C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there sufficient light to provide marginal coverage when a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>n exterior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fixture needs replacement?</w:t>
            </w:r>
          </w:p>
        </w:tc>
        <w:tc>
          <w:tcPr>
            <w:tcW w:w="441" w:type="pct"/>
            <w:vAlign w:val="center"/>
          </w:tcPr>
          <w:p w14:paraId="28863DF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1037330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C66BF18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ADA19A3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2B5D2D9D" w14:textId="31240D0F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additional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 exterior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lighting provided at entrances or other points of access?</w:t>
            </w:r>
          </w:p>
        </w:tc>
        <w:tc>
          <w:tcPr>
            <w:tcW w:w="441" w:type="pct"/>
            <w:vAlign w:val="center"/>
          </w:tcPr>
          <w:p w14:paraId="30AB9B1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2692D3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7F7DCAF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EE13C48" w14:textId="77777777" w:rsidTr="00DE794F">
        <w:trPr>
          <w:trHeight w:hRule="exact" w:val="676"/>
        </w:trPr>
        <w:tc>
          <w:tcPr>
            <w:tcW w:w="2407" w:type="pct"/>
            <w:vAlign w:val="center"/>
          </w:tcPr>
          <w:p w14:paraId="7C1669EA" w14:textId="0AB9A3D9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exterior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lighting repairs able to be made immediately?</w:t>
            </w:r>
          </w:p>
        </w:tc>
        <w:tc>
          <w:tcPr>
            <w:tcW w:w="441" w:type="pct"/>
            <w:vAlign w:val="center"/>
          </w:tcPr>
          <w:p w14:paraId="02EA1ED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AADAFB6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43ACD43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3A094DE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21D29829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 accessible lenses protected by unbreakable material?</w:t>
            </w:r>
          </w:p>
        </w:tc>
        <w:tc>
          <w:tcPr>
            <w:tcW w:w="441" w:type="pct"/>
            <w:vAlign w:val="center"/>
          </w:tcPr>
          <w:p w14:paraId="2724161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2E6F545B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003FA29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56ABAB67" w14:textId="77777777" w:rsidTr="00DE794F">
        <w:trPr>
          <w:trHeight w:hRule="exact" w:val="451"/>
        </w:trPr>
        <w:tc>
          <w:tcPr>
            <w:tcW w:w="2407" w:type="pct"/>
            <w:vAlign w:val="center"/>
          </w:tcPr>
          <w:p w14:paraId="327BD54D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broken glass promptly repaired?</w:t>
            </w:r>
          </w:p>
        </w:tc>
        <w:tc>
          <w:tcPr>
            <w:tcW w:w="441" w:type="pct"/>
            <w:vAlign w:val="center"/>
          </w:tcPr>
          <w:p w14:paraId="0D3C356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07A2CE4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0BD071D5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71E5321" w14:textId="77777777" w:rsidTr="00DE794F">
        <w:trPr>
          <w:trHeight w:hRule="exact" w:val="460"/>
        </w:trPr>
        <w:tc>
          <w:tcPr>
            <w:tcW w:w="2407" w:type="pct"/>
            <w:vAlign w:val="center"/>
          </w:tcPr>
          <w:p w14:paraId="12DB8302" w14:textId="0D151DF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Is the </w:t>
            </w:r>
            <w:r w:rsidR="005659CC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property 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>free of graffiti?</w:t>
            </w:r>
          </w:p>
        </w:tc>
        <w:tc>
          <w:tcPr>
            <w:tcW w:w="441" w:type="pct"/>
            <w:vAlign w:val="center"/>
          </w:tcPr>
          <w:p w14:paraId="3DBBAD47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C7637B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E448E91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2ACD42B6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5167D59B" w14:textId="347053CC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Are all areas of the property visible to </w:t>
            </w:r>
            <w:r w:rsidR="008B1B4C">
              <w:rPr>
                <w:rFonts w:ascii="Cambria" w:eastAsia="Arial" w:hAnsi="Cambria" w:cs="Arial"/>
                <w:bCs w:val="0"/>
                <w:color w:val="414042"/>
              </w:rPr>
              <w:t>law enforcement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patrols?</w:t>
            </w:r>
          </w:p>
        </w:tc>
        <w:tc>
          <w:tcPr>
            <w:tcW w:w="441" w:type="pct"/>
            <w:vAlign w:val="center"/>
          </w:tcPr>
          <w:p w14:paraId="4F9F67F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745CBFDD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53985C3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70A09641" w14:textId="77777777" w:rsidTr="00DE794F">
        <w:trPr>
          <w:trHeight w:hRule="exact" w:val="640"/>
        </w:trPr>
        <w:tc>
          <w:tcPr>
            <w:tcW w:w="2407" w:type="pct"/>
            <w:vAlign w:val="center"/>
          </w:tcPr>
          <w:p w14:paraId="1F8514CA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Do trees, shrubs, and other landscaping create points of concealment?</w:t>
            </w:r>
          </w:p>
        </w:tc>
        <w:tc>
          <w:tcPr>
            <w:tcW w:w="441" w:type="pct"/>
            <w:vAlign w:val="center"/>
          </w:tcPr>
          <w:p w14:paraId="475044C8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51360642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209AE06E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39B03A8D" w14:textId="77777777" w:rsidTr="00DE794F">
        <w:trPr>
          <w:trHeight w:hRule="exact" w:val="631"/>
        </w:trPr>
        <w:tc>
          <w:tcPr>
            <w:tcW w:w="2407" w:type="pct"/>
            <w:vAlign w:val="center"/>
          </w:tcPr>
          <w:p w14:paraId="5BB12197" w14:textId="0C822155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Are</w:t>
            </w:r>
            <w:r w:rsidR="00D80A95">
              <w:rPr>
                <w:rFonts w:ascii="Cambria" w:eastAsia="Arial" w:hAnsi="Cambria" w:cs="Arial"/>
                <w:bCs w:val="0"/>
                <w:color w:val="414042"/>
              </w:rPr>
              <w:t xml:space="preserve"> exterior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security systems (e.g.</w:t>
            </w:r>
            <w:r w:rsidR="00BA0C52">
              <w:rPr>
                <w:rFonts w:ascii="Cambria" w:eastAsia="Arial" w:hAnsi="Cambria" w:cs="Arial"/>
                <w:bCs w:val="0"/>
                <w:color w:val="414042"/>
              </w:rPr>
              <w:t>,</w:t>
            </w:r>
            <w:r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alarms, cameras) functional and adequate?</w:t>
            </w:r>
          </w:p>
        </w:tc>
        <w:tc>
          <w:tcPr>
            <w:tcW w:w="441" w:type="pct"/>
            <w:vAlign w:val="center"/>
          </w:tcPr>
          <w:p w14:paraId="1C92719B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2583C81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4E15E99E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18DCC5A" w14:textId="77777777" w:rsidTr="00DE794F">
        <w:trPr>
          <w:trHeight w:hRule="exact" w:val="460"/>
        </w:trPr>
        <w:tc>
          <w:tcPr>
            <w:tcW w:w="2407" w:type="pct"/>
            <w:vAlign w:val="center"/>
          </w:tcPr>
          <w:p w14:paraId="712B22D5" w14:textId="77777777" w:rsidR="00930C95" w:rsidRPr="00880216" w:rsidRDefault="00930C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 w:rsidRPr="00880216">
              <w:rPr>
                <w:rFonts w:ascii="Cambria" w:eastAsia="Arial" w:hAnsi="Cambria" w:cs="Arial"/>
                <w:bCs w:val="0"/>
                <w:color w:val="414042"/>
              </w:rPr>
              <w:t>Is an adequate key control system in place?</w:t>
            </w:r>
          </w:p>
        </w:tc>
        <w:tc>
          <w:tcPr>
            <w:tcW w:w="441" w:type="pct"/>
            <w:vAlign w:val="center"/>
          </w:tcPr>
          <w:p w14:paraId="34FB0623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05E7717A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1AF91B02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930C95" w:rsidRPr="00880216" w14:paraId="672F8D97" w14:textId="77777777" w:rsidTr="00DE794F">
        <w:trPr>
          <w:trHeight w:hRule="exact" w:val="721"/>
        </w:trPr>
        <w:tc>
          <w:tcPr>
            <w:tcW w:w="2407" w:type="pct"/>
            <w:vAlign w:val="center"/>
          </w:tcPr>
          <w:p w14:paraId="17E5947B" w14:textId="1716EB28" w:rsidR="00930C95" w:rsidRPr="00880216" w:rsidRDefault="00D80A95" w:rsidP="00DE794F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Does management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have a protocol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 xml:space="preserve"> 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 xml:space="preserve">for </w:t>
            </w:r>
            <w:r w:rsidR="00930C95" w:rsidRPr="00880216">
              <w:rPr>
                <w:rFonts w:ascii="Cambria" w:eastAsia="Arial" w:hAnsi="Cambria" w:cs="Arial"/>
                <w:bCs w:val="0"/>
                <w:color w:val="414042"/>
              </w:rPr>
              <w:t>active shooter situation</w:t>
            </w:r>
            <w:r>
              <w:rPr>
                <w:rFonts w:ascii="Cambria" w:eastAsia="Arial" w:hAnsi="Cambria" w:cs="Arial"/>
                <w:bCs w:val="0"/>
                <w:color w:val="414042"/>
              </w:rPr>
              <w:t>s at the property</w:t>
            </w:r>
          </w:p>
        </w:tc>
        <w:tc>
          <w:tcPr>
            <w:tcW w:w="441" w:type="pct"/>
            <w:vAlign w:val="center"/>
          </w:tcPr>
          <w:p w14:paraId="425AFFE9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1BF909B4" w14:textId="77777777" w:rsidR="00930C95" w:rsidRPr="00880216" w:rsidRDefault="00930C95" w:rsidP="00A44D2F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3BF5FE74" w14:textId="77777777" w:rsidR="00930C95" w:rsidRPr="000526C1" w:rsidRDefault="00930C95" w:rsidP="00F51E40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40B74AA7" w14:textId="1092F434" w:rsidR="00010012" w:rsidRDefault="00010012" w:rsidP="00DE794F">
      <w:pPr>
        <w:pStyle w:val="BodyText"/>
        <w:spacing w:before="120"/>
        <w:ind w:left="0" w:right="1584" w:firstLine="0"/>
        <w:rPr>
          <w:rFonts w:ascii="Cambria" w:hAnsi="Cambria"/>
          <w:color w:val="414042"/>
        </w:rPr>
      </w:pPr>
    </w:p>
    <w:tbl>
      <w:tblPr>
        <w:tblW w:w="5000" w:type="pct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7"/>
        <w:gridCol w:w="890"/>
        <w:gridCol w:w="918"/>
        <w:gridCol w:w="3425"/>
      </w:tblGrid>
      <w:tr w:rsidR="00DE794F" w:rsidRPr="00880216" w14:paraId="740D6C75" w14:textId="77777777" w:rsidTr="00980A8D">
        <w:trPr>
          <w:trHeight w:hRule="exact" w:val="368"/>
        </w:trPr>
        <w:tc>
          <w:tcPr>
            <w:tcW w:w="5000" w:type="pct"/>
            <w:gridSpan w:val="4"/>
            <w:shd w:val="clear" w:color="auto" w:fill="FFC629"/>
          </w:tcPr>
          <w:p w14:paraId="0BA92C19" w14:textId="0D0FBD33" w:rsidR="00DE794F" w:rsidRPr="00880216" w:rsidRDefault="00DE794F" w:rsidP="00980A8D">
            <w:pPr>
              <w:autoSpaceDE w:val="0"/>
              <w:autoSpaceDN w:val="0"/>
              <w:spacing w:before="56"/>
              <w:ind w:left="101" w:right="321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Tenant wellness</w:t>
            </w:r>
          </w:p>
        </w:tc>
      </w:tr>
      <w:tr w:rsidR="00DE794F" w:rsidRPr="00C43949" w14:paraId="3A97A26B" w14:textId="77777777" w:rsidTr="00980A8D">
        <w:trPr>
          <w:trHeight w:hRule="exact" w:val="496"/>
        </w:trPr>
        <w:tc>
          <w:tcPr>
            <w:tcW w:w="2407" w:type="pct"/>
            <w:vAlign w:val="center"/>
          </w:tcPr>
          <w:p w14:paraId="4206B93E" w14:textId="77777777" w:rsidR="00DE794F" w:rsidRPr="00C43949" w:rsidRDefault="00DE794F" w:rsidP="00980A8D">
            <w:pPr>
              <w:autoSpaceDE w:val="0"/>
              <w:autoSpaceDN w:val="0"/>
              <w:ind w:left="101" w:right="1290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Item</w:t>
            </w:r>
          </w:p>
        </w:tc>
        <w:tc>
          <w:tcPr>
            <w:tcW w:w="441" w:type="pct"/>
            <w:vAlign w:val="center"/>
          </w:tcPr>
          <w:p w14:paraId="16FD595E" w14:textId="77777777" w:rsidR="00DE794F" w:rsidRPr="00C43949" w:rsidRDefault="00DE794F" w:rsidP="00980A8D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OK</w:t>
            </w:r>
          </w:p>
        </w:tc>
        <w:tc>
          <w:tcPr>
            <w:tcW w:w="455" w:type="pct"/>
            <w:vAlign w:val="center"/>
          </w:tcPr>
          <w:p w14:paraId="105A1676" w14:textId="77777777" w:rsidR="00DE794F" w:rsidRPr="00C43949" w:rsidRDefault="00DE794F" w:rsidP="00980A8D">
            <w:pPr>
              <w:autoSpaceDE w:val="0"/>
              <w:autoSpaceDN w:val="0"/>
              <w:spacing w:before="96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 OK</w:t>
            </w:r>
          </w:p>
        </w:tc>
        <w:tc>
          <w:tcPr>
            <w:tcW w:w="1697" w:type="pct"/>
            <w:vAlign w:val="center"/>
          </w:tcPr>
          <w:p w14:paraId="6B1C5FE4" w14:textId="77777777" w:rsidR="00DE794F" w:rsidRPr="00C43949" w:rsidRDefault="00DE794F" w:rsidP="00980A8D">
            <w:pPr>
              <w:autoSpaceDE w:val="0"/>
              <w:autoSpaceDN w:val="0"/>
              <w:ind w:left="101"/>
              <w:rPr>
                <w:rFonts w:ascii="Cambria" w:eastAsia="Arial" w:hAnsi="Cambria" w:cs="Arial"/>
                <w:color w:val="434E7E"/>
              </w:rPr>
            </w:pPr>
            <w:r w:rsidRPr="00C43949">
              <w:rPr>
                <w:rFonts w:ascii="Cambria" w:eastAsia="Arial" w:hAnsi="Cambria" w:cs="Arial"/>
                <w:color w:val="434E7E"/>
              </w:rPr>
              <w:t>Notes or action required</w:t>
            </w:r>
          </w:p>
        </w:tc>
      </w:tr>
      <w:tr w:rsidR="00DE794F" w:rsidRPr="000526C1" w14:paraId="7B1B6FE9" w14:textId="77777777" w:rsidTr="00980A8D">
        <w:trPr>
          <w:trHeight w:hRule="exact" w:val="451"/>
        </w:trPr>
        <w:tc>
          <w:tcPr>
            <w:tcW w:w="2407" w:type="pct"/>
            <w:vAlign w:val="center"/>
          </w:tcPr>
          <w:p w14:paraId="663EAE9F" w14:textId="1D65B640" w:rsidR="00DE794F" w:rsidRPr="00880216" w:rsidRDefault="00DE794F" w:rsidP="00980A8D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Is the property smoke-free?</w:t>
            </w:r>
          </w:p>
        </w:tc>
        <w:tc>
          <w:tcPr>
            <w:tcW w:w="441" w:type="pct"/>
            <w:vAlign w:val="center"/>
          </w:tcPr>
          <w:p w14:paraId="0DBDFC1B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4C7D5254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ECC3508" w14:textId="77777777" w:rsidR="00DE794F" w:rsidRPr="000526C1" w:rsidRDefault="00DE794F" w:rsidP="00980A8D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DE794F" w:rsidRPr="000526C1" w14:paraId="39A187BD" w14:textId="77777777" w:rsidTr="00071B23">
        <w:trPr>
          <w:trHeight w:hRule="exact" w:val="1018"/>
        </w:trPr>
        <w:tc>
          <w:tcPr>
            <w:tcW w:w="2407" w:type="pct"/>
            <w:vAlign w:val="center"/>
          </w:tcPr>
          <w:p w14:paraId="66A12F29" w14:textId="6F4C8E21" w:rsidR="00DE794F" w:rsidRPr="00880216" w:rsidRDefault="00DE794F" w:rsidP="00980A8D">
            <w:pPr>
              <w:autoSpaceDE w:val="0"/>
              <w:autoSpaceDN w:val="0"/>
              <w:ind w:left="102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Does the property provide access to and/or facilitate alternative forms of transportation (e.g., public transportation, bicycle room)?</w:t>
            </w:r>
          </w:p>
        </w:tc>
        <w:tc>
          <w:tcPr>
            <w:tcW w:w="441" w:type="pct"/>
            <w:vAlign w:val="center"/>
          </w:tcPr>
          <w:p w14:paraId="509B18ED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69181E8D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5D58FAFC" w14:textId="77777777" w:rsidR="00DE794F" w:rsidRPr="000526C1" w:rsidRDefault="00DE794F" w:rsidP="00980A8D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DE794F" w:rsidRPr="000526C1" w14:paraId="07B9B841" w14:textId="77777777" w:rsidTr="00071B23">
        <w:trPr>
          <w:trHeight w:hRule="exact" w:val="991"/>
        </w:trPr>
        <w:tc>
          <w:tcPr>
            <w:tcW w:w="2407" w:type="pct"/>
            <w:vAlign w:val="center"/>
          </w:tcPr>
          <w:p w14:paraId="04E1309C" w14:textId="6B6EDD4D" w:rsidR="00DE794F" w:rsidRPr="00880216" w:rsidRDefault="00DE794F" w:rsidP="00DE794F">
            <w:pPr>
              <w:autoSpaceDE w:val="0"/>
              <w:autoSpaceDN w:val="0"/>
              <w:ind w:left="102" w:right="144"/>
              <w:rPr>
                <w:rFonts w:ascii="Cambria" w:eastAsia="Arial" w:hAnsi="Cambria" w:cs="Arial"/>
                <w:bCs w:val="0"/>
                <w:color w:val="414042"/>
              </w:rPr>
            </w:pPr>
            <w:r>
              <w:rPr>
                <w:rFonts w:ascii="Cambria" w:eastAsia="Arial" w:hAnsi="Cambria" w:cs="Arial"/>
                <w:bCs w:val="0"/>
                <w:color w:val="414042"/>
              </w:rPr>
              <w:t>Does the property have at least one wellness amenity (e.g., walking path, outdoor seating area)?</w:t>
            </w:r>
          </w:p>
        </w:tc>
        <w:tc>
          <w:tcPr>
            <w:tcW w:w="441" w:type="pct"/>
            <w:vAlign w:val="center"/>
          </w:tcPr>
          <w:p w14:paraId="4E128712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455" w:type="pct"/>
            <w:vAlign w:val="center"/>
          </w:tcPr>
          <w:p w14:paraId="37D4926F" w14:textId="77777777" w:rsidR="00DE794F" w:rsidRPr="00880216" w:rsidRDefault="00DE794F" w:rsidP="00980A8D">
            <w:pPr>
              <w:autoSpaceDE w:val="0"/>
              <w:autoSpaceDN w:val="0"/>
              <w:jc w:val="center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  <w:tc>
          <w:tcPr>
            <w:tcW w:w="1697" w:type="pct"/>
          </w:tcPr>
          <w:p w14:paraId="71027E71" w14:textId="77777777" w:rsidR="00DE794F" w:rsidRPr="000526C1" w:rsidRDefault="00DE794F" w:rsidP="00980A8D">
            <w:pPr>
              <w:spacing w:before="120"/>
              <w:ind w:left="101" w:right="101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</w:tbl>
    <w:p w14:paraId="70AF2EF4" w14:textId="77777777" w:rsidR="00DE794F" w:rsidRPr="00880216" w:rsidRDefault="00DE794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2B7AFA0" w14:textId="07ADC9B0" w:rsidR="00010012" w:rsidRPr="00880216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80216">
        <w:rPr>
          <w:rFonts w:ascii="Cambria" w:hAnsi="Cambria"/>
          <w:color w:val="B31983"/>
        </w:rPr>
        <w:lastRenderedPageBreak/>
        <w:t>Alternative documentation</w:t>
      </w:r>
      <w:r w:rsidRPr="00880216">
        <w:rPr>
          <w:rFonts w:ascii="Cambria" w:hAnsi="Cambria"/>
          <w:color w:val="B31983"/>
        </w:rPr>
        <w:br/>
      </w:r>
      <w:r w:rsidRPr="00880216">
        <w:rPr>
          <w:rFonts w:ascii="Cambria" w:hAnsi="Cambria"/>
          <w:color w:val="414042"/>
        </w:rPr>
        <w:t>Instead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of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this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form,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you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may</w:t>
      </w:r>
      <w:r w:rsidRPr="00880216">
        <w:rPr>
          <w:rFonts w:ascii="Cambria" w:hAnsi="Cambria"/>
          <w:color w:val="414042"/>
          <w:spacing w:val="-4"/>
        </w:rPr>
        <w:t xml:space="preserve"> </w:t>
      </w:r>
      <w:r w:rsidRPr="00880216">
        <w:rPr>
          <w:rFonts w:ascii="Cambria" w:hAnsi="Cambria"/>
          <w:color w:val="414042"/>
        </w:rPr>
        <w:t>submit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="002152B2" w:rsidRPr="00880216">
        <w:rPr>
          <w:rFonts w:ascii="Cambria" w:hAnsi="Cambria"/>
          <w:color w:val="434E7E"/>
          <w:spacing w:val="-5"/>
        </w:rPr>
        <w:t>at least one</w:t>
      </w:r>
      <w:r w:rsidR="002152B2" w:rsidRPr="00880216">
        <w:rPr>
          <w:rFonts w:ascii="Cambria" w:hAnsi="Cambria"/>
          <w:color w:val="414042"/>
          <w:spacing w:val="-5"/>
        </w:rPr>
        <w:t xml:space="preserve"> </w:t>
      </w:r>
      <w:r w:rsidR="00DE794F">
        <w:rPr>
          <w:rFonts w:ascii="Cambria" w:hAnsi="Cambria"/>
          <w:color w:val="414042"/>
          <w:spacing w:val="-5"/>
        </w:rPr>
        <w:t xml:space="preserve">of </w:t>
      </w:r>
      <w:r w:rsidRPr="00880216">
        <w:rPr>
          <w:rFonts w:ascii="Cambria" w:hAnsi="Cambria"/>
          <w:color w:val="414042"/>
        </w:rPr>
        <w:t>the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following</w:t>
      </w:r>
      <w:r w:rsidRPr="00880216">
        <w:rPr>
          <w:rFonts w:ascii="Cambria" w:hAnsi="Cambria"/>
          <w:color w:val="414042"/>
          <w:spacing w:val="-6"/>
        </w:rPr>
        <w:t xml:space="preserve"> </w:t>
      </w:r>
      <w:r w:rsidRPr="00880216">
        <w:rPr>
          <w:rFonts w:ascii="Cambria" w:hAnsi="Cambria"/>
          <w:color w:val="414042"/>
        </w:rPr>
        <w:t>to</w:t>
      </w:r>
      <w:r w:rsidRPr="00880216">
        <w:rPr>
          <w:rFonts w:ascii="Cambria" w:hAnsi="Cambria"/>
          <w:color w:val="414042"/>
          <w:spacing w:val="-5"/>
        </w:rPr>
        <w:t xml:space="preserve"> </w:t>
      </w:r>
      <w:r w:rsidRPr="00880216">
        <w:rPr>
          <w:rFonts w:ascii="Cambria" w:hAnsi="Cambria"/>
          <w:color w:val="414042"/>
        </w:rPr>
        <w:t>IREM</w:t>
      </w:r>
      <w:r w:rsidR="00991AC9" w:rsidRPr="00880216">
        <w:rPr>
          <w:rFonts w:ascii="Cambria" w:hAnsi="Cambria"/>
          <w:color w:val="414042"/>
          <w:vertAlign w:val="superscript"/>
        </w:rPr>
        <w:t>®</w:t>
      </w:r>
      <w:r w:rsidRPr="00880216">
        <w:rPr>
          <w:rFonts w:ascii="Cambria" w:hAnsi="Cambria"/>
          <w:color w:val="414042"/>
        </w:rPr>
        <w:t>:</w:t>
      </w:r>
    </w:p>
    <w:p w14:paraId="0B650B6E" w14:textId="1C756B41" w:rsidR="002152B2" w:rsidRPr="00880216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80216">
        <w:rPr>
          <w:rFonts w:ascii="Cambria" w:hAnsi="Cambria"/>
          <w:color w:val="414042"/>
        </w:rPr>
        <w:t xml:space="preserve">Paragraph </w:t>
      </w:r>
      <w:r w:rsidR="002152B2" w:rsidRPr="00880216">
        <w:rPr>
          <w:rFonts w:ascii="Cambria" w:hAnsi="Cambria"/>
          <w:color w:val="414042"/>
        </w:rPr>
        <w:t>summarizing</w:t>
      </w:r>
      <w:r w:rsidR="00366601">
        <w:rPr>
          <w:rFonts w:ascii="Cambria" w:hAnsi="Cambria"/>
          <w:color w:val="414042"/>
        </w:rPr>
        <w:t xml:space="preserve"> approach to regular health and safety</w:t>
      </w:r>
      <w:r w:rsidR="002152B2" w:rsidRPr="00880216">
        <w:rPr>
          <w:rFonts w:ascii="Cambria" w:hAnsi="Cambria"/>
          <w:color w:val="414042"/>
        </w:rPr>
        <w:t xml:space="preserve"> inspection</w:t>
      </w:r>
      <w:r w:rsidR="00366601">
        <w:rPr>
          <w:rFonts w:ascii="Cambria" w:hAnsi="Cambria"/>
          <w:color w:val="414042"/>
        </w:rPr>
        <w:t>s</w:t>
      </w:r>
      <w:r w:rsidR="00687FD9">
        <w:rPr>
          <w:rFonts w:ascii="Cambria" w:hAnsi="Cambria"/>
          <w:color w:val="414042"/>
        </w:rPr>
        <w:t xml:space="preserve"> or </w:t>
      </w:r>
      <w:proofErr w:type="gramStart"/>
      <w:r w:rsidR="00687FD9">
        <w:rPr>
          <w:rFonts w:ascii="Cambria" w:hAnsi="Cambria"/>
          <w:color w:val="414042"/>
        </w:rPr>
        <w:t>reviews</w:t>
      </w:r>
      <w:proofErr w:type="gramEnd"/>
    </w:p>
    <w:p w14:paraId="035AB990" w14:textId="50861A6A" w:rsidR="002152B2" w:rsidRPr="00880216" w:rsidRDefault="002152B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80216">
        <w:rPr>
          <w:rFonts w:ascii="Cambria" w:hAnsi="Cambria"/>
          <w:color w:val="414042"/>
        </w:rPr>
        <w:t xml:space="preserve">Copy of any </w:t>
      </w:r>
      <w:r w:rsidR="00687FD9">
        <w:rPr>
          <w:rFonts w:ascii="Cambria" w:hAnsi="Cambria"/>
          <w:color w:val="414042"/>
        </w:rPr>
        <w:t xml:space="preserve">completed </w:t>
      </w:r>
      <w:r w:rsidRPr="00880216">
        <w:rPr>
          <w:rFonts w:ascii="Cambria" w:hAnsi="Cambria"/>
          <w:color w:val="414042"/>
        </w:rPr>
        <w:t>checklist used</w:t>
      </w:r>
      <w:r w:rsidR="00687FD9">
        <w:rPr>
          <w:rFonts w:ascii="Cambria" w:hAnsi="Cambria"/>
          <w:color w:val="414042"/>
        </w:rPr>
        <w:t xml:space="preserve"> for health and safety inspections or </w:t>
      </w:r>
      <w:proofErr w:type="gramStart"/>
      <w:r w:rsidR="00687FD9">
        <w:rPr>
          <w:rFonts w:ascii="Cambria" w:hAnsi="Cambria"/>
          <w:color w:val="414042"/>
        </w:rPr>
        <w:t>reviews</w:t>
      </w:r>
      <w:proofErr w:type="gramEnd"/>
    </w:p>
    <w:sectPr w:rsidR="002152B2" w:rsidRPr="00880216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6280" w14:textId="77777777" w:rsidR="00687B46" w:rsidRDefault="00687B46" w:rsidP="005D4FFF">
      <w:r>
        <w:separator/>
      </w:r>
    </w:p>
  </w:endnote>
  <w:endnote w:type="continuationSeparator" w:id="0">
    <w:p w14:paraId="4A070F67" w14:textId="77777777" w:rsidR="00687B46" w:rsidRDefault="00687B4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FCD" w14:textId="1783A54F" w:rsidR="004B3519" w:rsidRPr="008832CA" w:rsidRDefault="002738C7" w:rsidP="008832CA">
    <w:pPr>
      <w:pStyle w:val="Footer"/>
      <w:jc w:val="right"/>
      <w:rPr>
        <w:rFonts w:ascii="Cambria" w:hAnsi="Cambria"/>
        <w:sz w:val="18"/>
        <w:szCs w:val="18"/>
      </w:rPr>
    </w:pPr>
    <w:r w:rsidRPr="008832CA">
      <w:rPr>
        <w:rFonts w:ascii="Cambria" w:hAnsi="Cambria"/>
        <w:sz w:val="18"/>
        <w:szCs w:val="18"/>
      </w:rPr>
      <w:fldChar w:fldCharType="begin"/>
    </w:r>
    <w:r w:rsidRPr="008832CA">
      <w:rPr>
        <w:rFonts w:ascii="Cambria" w:hAnsi="Cambria"/>
        <w:sz w:val="18"/>
        <w:szCs w:val="18"/>
      </w:rPr>
      <w:instrText xml:space="preserve"> PAGE   \* MERGEFORMAT </w:instrText>
    </w:r>
    <w:r w:rsidRPr="008832CA">
      <w:rPr>
        <w:rFonts w:ascii="Cambria" w:hAnsi="Cambria"/>
        <w:sz w:val="18"/>
        <w:szCs w:val="18"/>
      </w:rPr>
      <w:fldChar w:fldCharType="separate"/>
    </w:r>
    <w:r w:rsidRPr="008832CA">
      <w:rPr>
        <w:rFonts w:ascii="Cambria" w:hAnsi="Cambria"/>
        <w:noProof/>
        <w:sz w:val="18"/>
        <w:szCs w:val="18"/>
      </w:rPr>
      <w:t>2</w:t>
    </w:r>
    <w:r w:rsidRPr="008832CA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CB15" w14:textId="77777777" w:rsidR="002738C7" w:rsidRPr="00DE794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E794F">
      <w:rPr>
        <w:rFonts w:ascii="Cambria" w:hAnsi="Cambria"/>
        <w:color w:val="414042"/>
        <w:sz w:val="18"/>
        <w:szCs w:val="18"/>
      </w:rPr>
      <w:fldChar w:fldCharType="begin"/>
    </w:r>
    <w:r w:rsidRPr="00DE794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E794F">
      <w:rPr>
        <w:rFonts w:ascii="Cambria" w:hAnsi="Cambria"/>
        <w:color w:val="414042"/>
        <w:sz w:val="18"/>
        <w:szCs w:val="18"/>
      </w:rPr>
      <w:fldChar w:fldCharType="separate"/>
    </w:r>
    <w:r w:rsidRPr="00DE794F">
      <w:rPr>
        <w:rFonts w:ascii="Cambria" w:hAnsi="Cambria"/>
        <w:noProof/>
        <w:color w:val="414042"/>
        <w:sz w:val="18"/>
        <w:szCs w:val="18"/>
      </w:rPr>
      <w:t>2</w:t>
    </w:r>
    <w:r w:rsidRPr="00DE794F">
      <w:rPr>
        <w:rFonts w:ascii="Cambria" w:hAnsi="Cambria"/>
        <w:noProof/>
        <w:color w:val="414042"/>
        <w:sz w:val="18"/>
        <w:szCs w:val="18"/>
      </w:rPr>
      <w:fldChar w:fldCharType="end"/>
    </w:r>
  </w:p>
  <w:p w14:paraId="09A2E07E" w14:textId="0B0B3975" w:rsidR="004B3519" w:rsidRPr="00DE794F" w:rsidRDefault="00F51E40">
    <w:pPr>
      <w:pStyle w:val="Footer"/>
      <w:rPr>
        <w:rFonts w:ascii="Cambria" w:hAnsi="Cambria"/>
        <w:color w:val="414042"/>
        <w:sz w:val="18"/>
        <w:szCs w:val="18"/>
      </w:rPr>
    </w:pPr>
    <w:r w:rsidRPr="00DE794F">
      <w:rPr>
        <w:rFonts w:ascii="Cambria" w:hAnsi="Cambria"/>
        <w:color w:val="414042"/>
        <w:sz w:val="18"/>
        <w:szCs w:val="18"/>
      </w:rPr>
      <w:t>v</w:t>
    </w:r>
    <w:r w:rsidR="002738C7" w:rsidRPr="00DE794F">
      <w:rPr>
        <w:rFonts w:ascii="Cambria" w:hAnsi="Cambria"/>
        <w:color w:val="414042"/>
        <w:sz w:val="18"/>
        <w:szCs w:val="18"/>
      </w:rPr>
      <w:t>2</w:t>
    </w:r>
    <w:r w:rsidR="00AF53DC" w:rsidRPr="00DE794F">
      <w:rPr>
        <w:rFonts w:ascii="Cambria" w:hAnsi="Cambria"/>
        <w:color w:val="414042"/>
        <w:sz w:val="18"/>
        <w:szCs w:val="18"/>
      </w:rPr>
      <w:t>021</w:t>
    </w:r>
    <w:r w:rsidR="002738C7" w:rsidRPr="00DE794F">
      <w:rPr>
        <w:rFonts w:ascii="Cambria" w:hAnsi="Cambria"/>
        <w:color w:val="414042"/>
        <w:sz w:val="18"/>
        <w:szCs w:val="18"/>
      </w:rPr>
      <w:t xml:space="preserve">.1 (updated </w:t>
    </w:r>
    <w:r w:rsidR="00AF53DC" w:rsidRPr="00DE794F">
      <w:rPr>
        <w:rFonts w:ascii="Cambria" w:hAnsi="Cambria"/>
        <w:color w:val="414042"/>
        <w:sz w:val="18"/>
        <w:szCs w:val="18"/>
      </w:rPr>
      <w:t>4</w:t>
    </w:r>
    <w:r w:rsidR="002738C7" w:rsidRPr="00DE794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8CA5" w14:textId="77777777" w:rsidR="00687B46" w:rsidRDefault="00687B46" w:rsidP="005D4FFF">
      <w:r>
        <w:separator/>
      </w:r>
    </w:p>
  </w:footnote>
  <w:footnote w:type="continuationSeparator" w:id="0">
    <w:p w14:paraId="18D87FEB" w14:textId="77777777" w:rsidR="00687B46" w:rsidRDefault="00687B4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C953" w14:textId="77777777" w:rsidR="005D4FFF" w:rsidRDefault="00687B46">
    <w:pPr>
      <w:pStyle w:val="Header"/>
    </w:pPr>
    <w:r>
      <w:rPr>
        <w:noProof/>
      </w:rPr>
      <w:pict w14:anchorId="5FD7EC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7032B"/>
    <w:multiLevelType w:val="hybridMultilevel"/>
    <w:tmpl w:val="8DE861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269F6"/>
    <w:multiLevelType w:val="hybridMultilevel"/>
    <w:tmpl w:val="82C4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efaultTabStop w:val="720"/>
  <w:characterSpacingControl w:val="doNotCompress"/>
  <w:hdrShapeDefaults>
    <o:shapedefaults v:ext="edit" spidmax="2050">
      <o:colormru v:ext="edit" colors="#ffc62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C95"/>
    <w:rsid w:val="00010012"/>
    <w:rsid w:val="000526C1"/>
    <w:rsid w:val="00071B23"/>
    <w:rsid w:val="00086140"/>
    <w:rsid w:val="000C6757"/>
    <w:rsid w:val="001173AD"/>
    <w:rsid w:val="00165396"/>
    <w:rsid w:val="0019177B"/>
    <w:rsid w:val="0019643F"/>
    <w:rsid w:val="001B1DB6"/>
    <w:rsid w:val="001C6197"/>
    <w:rsid w:val="00212128"/>
    <w:rsid w:val="002152B2"/>
    <w:rsid w:val="00216CDB"/>
    <w:rsid w:val="00253E48"/>
    <w:rsid w:val="002738C7"/>
    <w:rsid w:val="002E74B9"/>
    <w:rsid w:val="00366601"/>
    <w:rsid w:val="003E6005"/>
    <w:rsid w:val="003F01BB"/>
    <w:rsid w:val="00400603"/>
    <w:rsid w:val="004307AF"/>
    <w:rsid w:val="00485259"/>
    <w:rsid w:val="004B3519"/>
    <w:rsid w:val="004B7886"/>
    <w:rsid w:val="004D4349"/>
    <w:rsid w:val="004D4C3E"/>
    <w:rsid w:val="0050005D"/>
    <w:rsid w:val="005659CC"/>
    <w:rsid w:val="00575734"/>
    <w:rsid w:val="005A539B"/>
    <w:rsid w:val="005B07F0"/>
    <w:rsid w:val="005D4FFF"/>
    <w:rsid w:val="005E5EE1"/>
    <w:rsid w:val="00641586"/>
    <w:rsid w:val="00682382"/>
    <w:rsid w:val="00687B46"/>
    <w:rsid w:val="00687FD9"/>
    <w:rsid w:val="007024ED"/>
    <w:rsid w:val="00731220"/>
    <w:rsid w:val="007B33C8"/>
    <w:rsid w:val="00874EA5"/>
    <w:rsid w:val="00880216"/>
    <w:rsid w:val="008832CA"/>
    <w:rsid w:val="00896E18"/>
    <w:rsid w:val="008A6822"/>
    <w:rsid w:val="008B1B4C"/>
    <w:rsid w:val="008C3471"/>
    <w:rsid w:val="008E6CA1"/>
    <w:rsid w:val="008F2A7C"/>
    <w:rsid w:val="008F4D93"/>
    <w:rsid w:val="00914ED2"/>
    <w:rsid w:val="00930C95"/>
    <w:rsid w:val="009742CA"/>
    <w:rsid w:val="00987E84"/>
    <w:rsid w:val="00991AC9"/>
    <w:rsid w:val="009C24C6"/>
    <w:rsid w:val="00A22BB6"/>
    <w:rsid w:val="00A33EF1"/>
    <w:rsid w:val="00A44D2F"/>
    <w:rsid w:val="00AA1BA9"/>
    <w:rsid w:val="00AC5D22"/>
    <w:rsid w:val="00AF53DC"/>
    <w:rsid w:val="00B42688"/>
    <w:rsid w:val="00BA0C52"/>
    <w:rsid w:val="00BA427B"/>
    <w:rsid w:val="00C43949"/>
    <w:rsid w:val="00C5023B"/>
    <w:rsid w:val="00C56794"/>
    <w:rsid w:val="00C86FF2"/>
    <w:rsid w:val="00C90634"/>
    <w:rsid w:val="00D80A95"/>
    <w:rsid w:val="00DD3CB7"/>
    <w:rsid w:val="00DE794F"/>
    <w:rsid w:val="00E65FE5"/>
    <w:rsid w:val="00E8424C"/>
    <w:rsid w:val="00F226A6"/>
    <w:rsid w:val="00F51E40"/>
    <w:rsid w:val="00FB3AED"/>
    <w:rsid w:val="00FF121F"/>
    <w:rsid w:val="00FF3F1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629"/>
    </o:shapedefaults>
    <o:shapelayout v:ext="edit">
      <o:idmap v:ext="edit" data="1"/>
    </o:shapelayout>
  </w:shapeDefaults>
  <w:decimalSymbol w:val="."/>
  <w:listSeparator w:val=","/>
  <w14:docId w14:val="0C3DA1A5"/>
  <w15:chartTrackingRefBased/>
  <w15:docId w15:val="{EC209FC1-B18F-40E8-BE9D-8606942B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FF3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F1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3F1D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F1D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FF3F1D"/>
    <w:rPr>
      <w:rFonts w:ascii="Calibri" w:hAnsi="Calibri" w:cs="Times New Roman"/>
      <w:b/>
      <w:bCs/>
    </w:rPr>
  </w:style>
  <w:style w:type="character" w:styleId="Hyperlink">
    <w:name w:val="Hyperlink"/>
    <w:uiPriority w:val="99"/>
    <w:unhideWhenUsed/>
    <w:rsid w:val="0068238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82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sc.fema.gov/portal/ho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214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46</cp:revision>
  <dcterms:created xsi:type="dcterms:W3CDTF">2021-01-26T14:33:00Z</dcterms:created>
  <dcterms:modified xsi:type="dcterms:W3CDTF">2021-04-12T15:32:00Z</dcterms:modified>
</cp:coreProperties>
</file>